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9"/>
      </w:tblGrid>
      <w:tr w:rsidR="00623AA6" w:rsidRPr="003C5DA2" w:rsidTr="0001364D">
        <w:trPr>
          <w:trHeight w:val="617"/>
          <w:tblHeader/>
        </w:trPr>
        <w:tc>
          <w:tcPr>
            <w:tcW w:w="9609" w:type="dxa"/>
            <w:vAlign w:val="center"/>
          </w:tcPr>
          <w:p w:rsid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3C5DA2" w:rsidRDefault="003C5DA2" w:rsidP="00432C41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</w:t>
            </w:r>
            <w:r w:rsidR="0073381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รอบที่ </w:t>
            </w:r>
            <w:r w:rsidR="00432C4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C5DA2" w:rsidRPr="003C5DA2" w:rsidTr="0001364D">
        <w:trPr>
          <w:trHeight w:val="617"/>
          <w:tblHeader/>
        </w:trPr>
        <w:tc>
          <w:tcPr>
            <w:tcW w:w="9609" w:type="dxa"/>
            <w:vAlign w:val="center"/>
          </w:tcPr>
          <w:p w:rsidR="003C5DA2" w:rsidRPr="005C3AC7" w:rsidRDefault="003C5DA2" w:rsidP="00B2234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</w:pPr>
            <w:r w:rsidRPr="005C3AC7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องค์ประกอบที่ </w:t>
            </w:r>
            <w:r w:rsidR="00B22342" w:rsidRPr="005C3AC7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5</w:t>
            </w:r>
            <w:r w:rsidRPr="005C3AC7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="00B22342" w:rsidRPr="005C3AC7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ศักยภาพในการเป็นส่วนราชการที่มีความสำคัญเชิงยุทธศาสตร์เพื่อการพัฒนาประเทศ ตามแผนหรือนโยบายระดับชาติ นโยบายรัฐบาล (</w:t>
            </w:r>
            <w:r w:rsidR="00B22342" w:rsidRPr="005C3AC7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  <w:t>Potential base</w:t>
            </w:r>
            <w:r w:rsidR="00B22342" w:rsidRPr="005C3AC7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) ประกอบกับผลการประเมินองค์กรภายในและภายนอกประเทศ</w:t>
            </w:r>
          </w:p>
        </w:tc>
      </w:tr>
      <w:tr w:rsidR="00623AA6" w:rsidRPr="00B22342" w:rsidTr="0001364D">
        <w:tc>
          <w:tcPr>
            <w:tcW w:w="9609" w:type="dxa"/>
          </w:tcPr>
          <w:p w:rsidR="00623AA6" w:rsidRPr="00B22342" w:rsidRDefault="00D76FC7" w:rsidP="00D743AE">
            <w:pPr>
              <w:ind w:right="-12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23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ตัวชี้วัดที่</w:t>
            </w:r>
            <w:r w:rsidR="00B37812" w:rsidRPr="00B223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B22342" w:rsidRPr="00B223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5.</w:t>
            </w:r>
            <w:r w:rsidR="00D743A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B37812" w:rsidRPr="00B223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223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: </w:t>
            </w:r>
            <w:r w:rsidR="00D743AE" w:rsidRPr="00D743A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การดำเนินการจัดทำแผนปฏิรูปองค์การ</w:t>
            </w:r>
          </w:p>
        </w:tc>
      </w:tr>
      <w:tr w:rsidR="008E3BC9" w:rsidRPr="001C0AB3" w:rsidTr="00C34913">
        <w:tc>
          <w:tcPr>
            <w:tcW w:w="9609" w:type="dxa"/>
          </w:tcPr>
          <w:p w:rsidR="008E3BC9" w:rsidRPr="00E631B2" w:rsidRDefault="008E3BC9" w:rsidP="00733810">
            <w:pPr>
              <w:pStyle w:val="FootnoteText"/>
              <w:spacing w:line="320" w:lineRule="exac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C249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0D4E42" w:rsidRPr="001C0AB3" w:rsidTr="0001364D">
        <w:trPr>
          <w:trHeight w:val="738"/>
        </w:trPr>
        <w:tc>
          <w:tcPr>
            <w:tcW w:w="9609" w:type="dxa"/>
          </w:tcPr>
          <w:p w:rsidR="00BD41FF" w:rsidRPr="00D743AE" w:rsidRDefault="000D4E42" w:rsidP="00D743AE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743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  <w:p w:rsidR="00D743AE" w:rsidRPr="00D743AE" w:rsidRDefault="00D743AE" w:rsidP="00D743AE">
            <w:pPr>
              <w:ind w:left="442" w:hanging="28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743A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ระบบราชการ 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เป็นระบบราชการที่มีการปรับเปลี่ยนแนวคิดและวิธีการทำงานใหม่เพื่อพลิกโฉม (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>transform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) ให้สามารถเป็นที่เชื่อถือไว้วางใจและเป็นที่พึ่งของประชาชนได้อย่างแท้จริง (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>Credible and Trusted Government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) โดยการทำงานของภาครัฐต้องมุ่งสู่การเปิดกว้างและเชื่อมโยงกัน (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>Open &amp; Connected Government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) การทำงานที่ยึดประชาชนเป็นศูนย์กลาง (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>Citizen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>Centric Government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) และการเป็นองค์การที่มีขีดสมรรถนะสูงและทันสมัย (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>Smart &amp; High Performance Government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D743AE" w:rsidRPr="00D743AE" w:rsidRDefault="00D743AE" w:rsidP="00D743AE">
            <w:pPr>
              <w:ind w:left="442" w:hanging="28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743A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.  การปฏิรูประบบการบริหารราชการแผ่นดิน (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>Administrative Reform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) เป้าหมายที่ส</w:t>
            </w:r>
            <w:r w:rsidRPr="00D743A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คัญประการหนึ่ง คือ การปรับเปลี่ยนสู่รัฐบาลที่คล่องตัว (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>Agile Government Transformation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) เพื่อให้ภาครัฐมีความคล่องตัวกระชับมากขึ้น มีการผ่องถ่ายภารกิจที่ไม่จ</w:t>
            </w:r>
            <w:r w:rsidRPr="00D743A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เป็นออกไป (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>outsourcing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) โดยให้ส่วนราชการมีการจัดท</w:t>
            </w:r>
            <w:r w:rsidRPr="00D743A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แผนปฏิรูปองค์การ ทบทวนบทบาทภารกิจของหน่วยงานใน 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ด้านที่ส</w:t>
            </w:r>
            <w:r w:rsidRPr="00D743A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คัญ คือ </w:t>
            </w:r>
          </w:p>
          <w:p w:rsidR="00D743AE" w:rsidRPr="00D743AE" w:rsidRDefault="00D743AE" w:rsidP="00D743AE">
            <w:pPr>
              <w:ind w:left="30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743AE">
              <w:rPr>
                <w:rFonts w:ascii="TH SarabunPSK" w:hAnsi="TH SarabunPSK" w:cs="TH SarabunPSK"/>
                <w:sz w:val="32"/>
                <w:szCs w:val="32"/>
              </w:rPr>
              <w:t xml:space="preserve">     1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 xml:space="preserve">Structure 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การปรับปรุงโครงสร้างหน่วยงานให้สอดรับกับบทบาทภารกิจใหม่ </w:t>
            </w:r>
          </w:p>
          <w:p w:rsidR="00D743AE" w:rsidRPr="00D743AE" w:rsidRDefault="00D743AE" w:rsidP="00D743AE">
            <w:pPr>
              <w:ind w:left="30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743AE">
              <w:rPr>
                <w:rFonts w:ascii="TH SarabunPSK" w:hAnsi="TH SarabunPSK" w:cs="TH SarabunPSK"/>
                <w:sz w:val="32"/>
                <w:szCs w:val="32"/>
              </w:rPr>
              <w:t xml:space="preserve">     2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 xml:space="preserve">Process Redesign 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การปรับปรุงกระบวนการท</w:t>
            </w:r>
            <w:r w:rsidRPr="00D743A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งานให้ง่าย สะดวก ลดต้นทุนค่าใช้จ่าย และตอบโจทย์ประชาชนผู้ใช้บริการบน 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 xml:space="preserve">Digital Platform </w:t>
            </w:r>
          </w:p>
          <w:p w:rsidR="00D743AE" w:rsidRPr="00D743AE" w:rsidRDefault="00D743AE" w:rsidP="00D743AE">
            <w:pPr>
              <w:ind w:left="30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743AE">
              <w:rPr>
                <w:rFonts w:ascii="TH SarabunPSK" w:hAnsi="TH SarabunPSK" w:cs="TH SarabunPSK"/>
                <w:sz w:val="32"/>
                <w:szCs w:val="32"/>
              </w:rPr>
              <w:t xml:space="preserve">     3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 xml:space="preserve">Law 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การปรับปรุงกฎหมายให้เอื้อต่อการปฏิบัติงานในรูปแบบใหม่</w:t>
            </w:r>
          </w:p>
          <w:p w:rsidR="00D743AE" w:rsidRPr="00D743AE" w:rsidRDefault="00D743AE" w:rsidP="00D743AE">
            <w:pPr>
              <w:ind w:left="30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743AE">
              <w:rPr>
                <w:rFonts w:ascii="TH SarabunPSK" w:hAnsi="TH SarabunPSK" w:cs="TH SarabunPSK"/>
                <w:sz w:val="32"/>
                <w:szCs w:val="32"/>
              </w:rPr>
              <w:t xml:space="preserve">     4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 xml:space="preserve">People 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การพัฒนาบุคลากร การจัดสรรอัตราก</w:t>
            </w:r>
            <w:r w:rsidRPr="00D743A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ลังให้สอดรับกับการปรับบทบาทภารกิจ และการปฏิบัติงานในรูปแบบใหม่โดยใช้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 xml:space="preserve"> Digital Platform </w:t>
            </w:r>
          </w:p>
          <w:p w:rsidR="00B37812" w:rsidRPr="00D743AE" w:rsidRDefault="00D743AE" w:rsidP="00D743AE">
            <w:pPr>
              <w:ind w:left="442" w:hanging="283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743A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.  การจัดท</w:t>
            </w:r>
            <w:r w:rsidRPr="00D743A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แผนปฏิรูปองค์การ (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>Organizational Transformation Plan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</w:tc>
      </w:tr>
      <w:tr w:rsidR="00623AA6" w:rsidRPr="001C0AB3" w:rsidTr="0001364D">
        <w:trPr>
          <w:trHeight w:val="1906"/>
        </w:trPr>
        <w:tc>
          <w:tcPr>
            <w:tcW w:w="9609" w:type="dxa"/>
          </w:tcPr>
          <w:p w:rsidR="00623AA6" w:rsidRPr="001C0AB3" w:rsidRDefault="003C5DA2" w:rsidP="001C0AB3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ค่าเป้าหมาย</w:t>
            </w:r>
          </w:p>
          <w:tbl>
            <w:tblPr>
              <w:tblStyle w:val="TableGrid"/>
              <w:tblW w:w="9382" w:type="dxa"/>
              <w:tblLayout w:type="fixed"/>
              <w:tblLook w:val="04A0" w:firstRow="1" w:lastRow="0" w:firstColumn="1" w:lastColumn="0" w:noHBand="0" w:noVBand="1"/>
            </w:tblPr>
            <w:tblGrid>
              <w:gridCol w:w="3127"/>
              <w:gridCol w:w="3127"/>
              <w:gridCol w:w="3128"/>
            </w:tblGrid>
            <w:tr w:rsidR="00C00637" w:rsidTr="00B37812">
              <w:trPr>
                <w:tblHeader/>
              </w:trPr>
              <w:tc>
                <w:tcPr>
                  <w:tcW w:w="3127" w:type="dxa"/>
                  <w:vAlign w:val="center"/>
                </w:tcPr>
                <w:p w:rsidR="00C00637" w:rsidRPr="00AA628E" w:rsidRDefault="00D31488" w:rsidP="003C5DA2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การประเมิน</w:t>
                  </w:r>
                  <w:r w:rsidR="0025578C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 รอบที่ </w:t>
                  </w:r>
                  <w:r w:rsidR="000742C3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3127" w:type="dxa"/>
                  <w:vAlign w:val="center"/>
                </w:tcPr>
                <w:p w:rsidR="00C00637" w:rsidRPr="00AA628E" w:rsidRDefault="00D31488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3128" w:type="dxa"/>
                  <w:vAlign w:val="bottom"/>
                </w:tcPr>
                <w:p w:rsidR="00C00637" w:rsidRPr="00AA628E" w:rsidRDefault="00D31488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ผลการประเมิน</w:t>
                  </w:r>
                </w:p>
              </w:tc>
            </w:tr>
            <w:tr w:rsidR="000A0DF3" w:rsidTr="00B37812">
              <w:tc>
                <w:tcPr>
                  <w:tcW w:w="3127" w:type="dxa"/>
                </w:tcPr>
                <w:p w:rsidR="00D31488" w:rsidRPr="000742C3" w:rsidRDefault="000742C3" w:rsidP="000742C3">
                  <w:pPr>
                    <w:spacing w:line="228" w:lineRule="auto"/>
                    <w:jc w:val="thaiDistribute"/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</w:rPr>
                  </w:pPr>
                  <w:r w:rsidRPr="000742C3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- ความครบถ้วนของแผนปฏิรูปองค์กรที่ปรับตามข้อสังเกตคณะกรรมการผู้ทรงคุณวุฒิ 100</w:t>
                  </w:r>
                  <w:r w:rsidRPr="000742C3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%</w:t>
                  </w:r>
                  <w:r w:rsidRPr="000742C3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 xml:space="preserve"> (กรณีที่ไม่มีการแก้ไขในรอบการประเมินที่ 2 จะถือว่าผ่านการประเมินตามตัวชี้วัดนี้)</w:t>
                  </w:r>
                </w:p>
                <w:p w:rsidR="000742C3" w:rsidRPr="000742C3" w:rsidRDefault="000742C3" w:rsidP="000742C3">
                  <w:pPr>
                    <w:spacing w:line="228" w:lineRule="auto"/>
                    <w:jc w:val="thaiDistribute"/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</w:pPr>
                  <w:r w:rsidRPr="000742C3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- แผนปฏิบัติการ (</w:t>
                  </w:r>
                  <w:r w:rsidRPr="000742C3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Action Plan</w:t>
                  </w:r>
                  <w:r w:rsidRPr="000742C3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) ที่จะดำเนินการในปีงบประมาณ พ.ศ. 2562 ของส่วนราชการระดับกรม</w:t>
                  </w:r>
                </w:p>
              </w:tc>
              <w:tc>
                <w:tcPr>
                  <w:tcW w:w="3127" w:type="dxa"/>
                </w:tcPr>
                <w:p w:rsidR="000A0DF3" w:rsidRPr="00D743AE" w:rsidRDefault="000742C3" w:rsidP="000742C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............................................</w:t>
                  </w:r>
                </w:p>
              </w:tc>
              <w:tc>
                <w:tcPr>
                  <w:tcW w:w="3128" w:type="dxa"/>
                </w:tcPr>
                <w:p w:rsidR="000A0DF3" w:rsidRPr="005668AE" w:rsidRDefault="000742C3" w:rsidP="00D3148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.................................</w:t>
                  </w:r>
                </w:p>
              </w:tc>
            </w:tr>
          </w:tbl>
          <w:p w:rsidR="00623AA6" w:rsidRPr="002C6A94" w:rsidRDefault="00623AA6" w:rsidP="002C6A94">
            <w:pPr>
              <w:jc w:val="thaiDistribute"/>
              <w:rPr>
                <w:rFonts w:ascii="TH SarabunPSK" w:hAnsi="TH SarabunPSK" w:cs="TH SarabunPSK" w:hint="cs"/>
                <w:b/>
                <w:bCs/>
                <w:sz w:val="16"/>
                <w:szCs w:val="16"/>
              </w:rPr>
            </w:pPr>
          </w:p>
        </w:tc>
      </w:tr>
      <w:tr w:rsidR="00792154" w:rsidRPr="001C0AB3" w:rsidTr="0001364D">
        <w:trPr>
          <w:trHeight w:val="1133"/>
        </w:trPr>
        <w:tc>
          <w:tcPr>
            <w:tcW w:w="9609" w:type="dxa"/>
          </w:tcPr>
          <w:p w:rsidR="00624F47" w:rsidRDefault="00792154" w:rsidP="008316CD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 :</w:t>
            </w:r>
            <w:r w:rsidR="00AD09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:rsidR="00D743AE" w:rsidRDefault="00D743AE" w:rsidP="00D743AE">
            <w:pPr>
              <w:ind w:firstLine="1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สำนักงานคณะกรรมการการอุดมศึกษาได้ร่วมกับ 5 องค์กรหลักของกระทรวงศึกษาธิการ และสำนัก/หน่วยงานภายในสำนักงานคณะกรรมการการอุดมศึกษาได้จัดทำแผนการปฏิรูปองค์การ 3 ส่วน ประกอบด้วย</w:t>
            </w:r>
            <w:r w:rsidR="00B2234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D743AE" w:rsidRPr="00D743AE" w:rsidRDefault="00D743AE" w:rsidP="00D743AE">
            <w:pPr>
              <w:ind w:hanging="7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D743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D743A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บทวิเคราะห์ภาพรวมของกระทรวง เป็นการวิเคราะห์ความส</w:t>
            </w:r>
            <w:r w:rsidRPr="00D743A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คัญการเชื่อมโยงภารกิจของกระทรวงกับนโยบายที่ส</w:t>
            </w:r>
            <w:r w:rsidRPr="00D743A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คัญของประเทศ การวิเคราะห์ปัจจัยสภาพแวดล้อมภายนอก (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>external environment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) ที่มีผลกระทบต่อการท</w:t>
            </w:r>
            <w:r w:rsidRPr="00D743A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งานของกระทรวง การวิเคราะห์ขีดความสามารถ (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>organization capacity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) ของกระทรวงในการเตรียมพร้อมเพื่อขับเคลื่อนภารกิจ การวิเคราะห์บทบาทหน้าที่และภารกิจของกระทรวงในอนาคต โดยการก</w:t>
            </w:r>
            <w:r w:rsidRPr="00D743A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หนด 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 xml:space="preserve">Value Proposition, Portfolio Analysis, Business Model 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และการปรับบทบาทไปสู่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 xml:space="preserve"> Government 4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D743AE" w:rsidRPr="00D743AE" w:rsidRDefault="00D743AE" w:rsidP="00D743AE">
            <w:pPr>
              <w:ind w:left="-12" w:hanging="7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D743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D743A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บทวิเคราะห์บทบาทภารกิจของกรม เป็นการวิเคราะห์บทบาทภารกิจของกรมในปัจจุบันทั้งส่วนภารกิจหลัก (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>Core function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) และภารกิจรอง (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>Non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>core function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) เพื่อน</w:t>
            </w:r>
            <w:r w:rsidRPr="00D743A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ไปสู่ข้อเสนอการปรับเปลี่ยนบทบาทภารกิจของกรม โดยมีเป้าหมายหลักให้หน่วยงานรัฐมีความคล่องตัว ทั้งในส่วนโครงสร้าง หน่วยงานที่มีความกระชับคล่องตัวต่อการปรับเปลี่ยน กระบวนการท</w:t>
            </w:r>
            <w:r w:rsidRPr="00D743A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งานที่ใช้ </w:t>
            </w:r>
            <w:r w:rsidRPr="00D743AE">
              <w:rPr>
                <w:rFonts w:ascii="TH SarabunPSK" w:hAnsi="TH SarabunPSK" w:cs="TH SarabunPSK"/>
                <w:sz w:val="32"/>
                <w:szCs w:val="32"/>
              </w:rPr>
              <w:t xml:space="preserve">digital platform 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เพื่อตอบสนอง ความต้องการของประชาชนผู้ใช้บริการในอนาคต การปรับเปลี่ยนกฎหมายให้เอื้อต่อสภาพการท</w:t>
            </w:r>
            <w:r w:rsidRPr="00D743A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ธุรกิจในปัจจุบันและโลกดิจิทัลอนาคต รวมถึงการพัฒนาบุคลากรให้รองรับต่อการท</w:t>
            </w:r>
            <w:r w:rsidRPr="00D743A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งานในบทบาทภารกิจและรูปแบบ การท</w:t>
            </w:r>
            <w:r w:rsidRPr="00D743A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งานใหม่ของหน่วยงาน</w:t>
            </w:r>
          </w:p>
          <w:p w:rsidR="00B22342" w:rsidRPr="00611632" w:rsidRDefault="00D743AE" w:rsidP="00D743A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D743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D743A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ภาคผนวก เป็นข้อมูลพื้นฐานที่ส</w:t>
            </w:r>
            <w:r w:rsidRPr="00D743A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คัญของกรมในปัจจุบัน อาทิ วิสัยทัศน์ พันธกิจ หน้าที่และอ</w:t>
            </w:r>
            <w:r w:rsidRPr="00D743A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นาจ ประเด็นยุทธศาสตร์กฎหมายในความรับผิดชอบ โครงสร้างและอัตราก</w:t>
            </w:r>
            <w:r w:rsidRPr="00D743A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ลัง เป็นต้น</w:t>
            </w:r>
            <w:r w:rsidR="00B2234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D93F6A" w:rsidRPr="00DD1F7A" w:rsidRDefault="00B22342" w:rsidP="00D743A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</w:tr>
      <w:tr w:rsidR="00792154" w:rsidRPr="001C0AB3" w:rsidTr="0001364D">
        <w:trPr>
          <w:trHeight w:val="1121"/>
        </w:trPr>
        <w:tc>
          <w:tcPr>
            <w:tcW w:w="9609" w:type="dxa"/>
          </w:tcPr>
          <w:p w:rsidR="00CA4984" w:rsidRDefault="00792154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A44AB" w:rsidRPr="00DD1F7A" w:rsidRDefault="00B22342" w:rsidP="00DD1F7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792154" w:rsidRPr="001C0AB3" w:rsidTr="0001364D">
        <w:trPr>
          <w:trHeight w:val="1123"/>
        </w:trPr>
        <w:tc>
          <w:tcPr>
            <w:tcW w:w="9609" w:type="dxa"/>
          </w:tcPr>
          <w:p w:rsidR="00792154" w:rsidRDefault="00792154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15766" w:rsidRPr="008316CD" w:rsidRDefault="00B22342" w:rsidP="00B22342">
            <w:pPr>
              <w:tabs>
                <w:tab w:val="left" w:pos="14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A25CFF" w:rsidRPr="00722831" w:rsidTr="0001364D">
        <w:trPr>
          <w:trHeight w:val="919"/>
        </w:trPr>
        <w:tc>
          <w:tcPr>
            <w:tcW w:w="9609" w:type="dxa"/>
          </w:tcPr>
          <w:p w:rsidR="00624F47" w:rsidRDefault="00A25CFF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</w:t>
            </w:r>
            <w:r w:rsidR="00DF17D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17DC"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*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5A09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00637" w:rsidRPr="00997CA6" w:rsidRDefault="00B22342" w:rsidP="00D743A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743AE" w:rsidRPr="00D743AE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แผนปฏิรูปองค์การ</w:t>
            </w:r>
            <w:r w:rsidR="00D743AE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ของกระทรวงศึกษาธิการ</w:t>
            </w:r>
          </w:p>
        </w:tc>
      </w:tr>
    </w:tbl>
    <w:p w:rsidR="00EA0759" w:rsidRPr="00B767F4" w:rsidRDefault="00DF17DC" w:rsidP="000742C3">
      <w:pPr>
        <w:spacing w:before="240"/>
      </w:pPr>
      <w:r w:rsidRPr="00536397">
        <w:rPr>
          <w:rFonts w:ascii="TH SarabunPSK" w:hAnsi="TH SarabunPSK" w:cs="TH SarabunPSK"/>
          <w:sz w:val="30"/>
          <w:szCs w:val="30"/>
          <w:cs/>
        </w:rPr>
        <w:t>*</w:t>
      </w:r>
      <w:r w:rsidRPr="0053639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536397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หมายเหตุ</w:t>
      </w:r>
      <w:r w:rsidRPr="00536397">
        <w:rPr>
          <w:rFonts w:ascii="TH SarabunPSK" w:hAnsi="TH SarabunPSK" w:cs="TH SarabunPSK"/>
          <w:sz w:val="30"/>
          <w:szCs w:val="30"/>
          <w:cs/>
        </w:rPr>
        <w:t xml:space="preserve"> ขอให้ส่งหลักฐานตัวชี้วัดมาพร้อมกับรายงานฉบับนี้ด้วย</w:t>
      </w:r>
      <w:bookmarkStart w:id="0" w:name="_GoBack"/>
      <w:bookmarkEnd w:id="0"/>
    </w:p>
    <w:sectPr w:rsidR="00EA0759" w:rsidRPr="00B767F4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89A" w:rsidRDefault="0069589A" w:rsidP="00D011BA">
      <w:r>
        <w:separator/>
      </w:r>
    </w:p>
  </w:endnote>
  <w:endnote w:type="continuationSeparator" w:id="0">
    <w:p w:rsidR="0069589A" w:rsidRDefault="0069589A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89A" w:rsidRDefault="0069589A" w:rsidP="00D011BA">
      <w:r>
        <w:separator/>
      </w:r>
    </w:p>
  </w:footnote>
  <w:footnote w:type="continuationSeparator" w:id="0">
    <w:p w:rsidR="0069589A" w:rsidRDefault="0069589A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</w:t>
                            </w:r>
                            <w:r w:rsidR="0046278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รอบที่ </w:t>
                            </w:r>
                            <w:r w:rsidR="00432C4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</w:t>
                      </w:r>
                      <w:r w:rsidR="0046278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รอบที่ </w:t>
                      </w:r>
                      <w:r w:rsidR="00432C4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0067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 w15:restartNumberingAfterBreak="0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D355B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D11507"/>
    <w:multiLevelType w:val="hybridMultilevel"/>
    <w:tmpl w:val="6A1C10A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AD01BE"/>
    <w:multiLevelType w:val="hybridMultilevel"/>
    <w:tmpl w:val="DE60C418"/>
    <w:lvl w:ilvl="0" w:tplc="8FA2CB4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lang w:bidi="th-TH"/>
      </w:rPr>
    </w:lvl>
    <w:lvl w:ilvl="1" w:tplc="6A9EABF8">
      <w:start w:val="1"/>
      <w:numFmt w:val="decimal"/>
      <w:lvlText w:val="%2)"/>
      <w:lvlJc w:val="left"/>
      <w:pPr>
        <w:ind w:left="1800" w:hanging="360"/>
      </w:pPr>
      <w:rPr>
        <w:rFonts w:ascii="TH SarabunPSK" w:eastAsia="Times New Roman" w:hAnsi="TH SarabunPSK" w:cs="TH SarabunPSK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544103"/>
    <w:multiLevelType w:val="hybridMultilevel"/>
    <w:tmpl w:val="C3F29436"/>
    <w:lvl w:ilvl="0" w:tplc="6C3CD2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AC4726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5FE2E2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02A7DE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490FE4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98448D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6A8C7F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F641D8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F263FB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1320D4"/>
    <w:multiLevelType w:val="hybridMultilevel"/>
    <w:tmpl w:val="3EBE8164"/>
    <w:lvl w:ilvl="0" w:tplc="67523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A740A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83A7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5860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F52C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3920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620E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F8EF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C746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 w15:restartNumberingAfterBreak="0">
    <w:nsid w:val="4CA52CCA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DD03F2"/>
    <w:multiLevelType w:val="hybridMultilevel"/>
    <w:tmpl w:val="228A853E"/>
    <w:lvl w:ilvl="0" w:tplc="0FA0D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A8889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F0C66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C540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75CE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D0AA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808A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1527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807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51074616"/>
    <w:multiLevelType w:val="hybridMultilevel"/>
    <w:tmpl w:val="64C654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FA39FE"/>
    <w:multiLevelType w:val="hybridMultilevel"/>
    <w:tmpl w:val="E81ABF56"/>
    <w:lvl w:ilvl="0" w:tplc="FAA8A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7EF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0F4B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A96F5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8F6A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9988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0C74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C2E2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1843D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 w15:restartNumberingAfterBreak="0">
    <w:nsid w:val="556F5C92"/>
    <w:multiLevelType w:val="hybridMultilevel"/>
    <w:tmpl w:val="450AFBEE"/>
    <w:lvl w:ilvl="0" w:tplc="2096730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CD1BB3"/>
    <w:multiLevelType w:val="hybridMultilevel"/>
    <w:tmpl w:val="F50EA18A"/>
    <w:lvl w:ilvl="0" w:tplc="64CC442E">
      <w:start w:val="10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653748F8"/>
    <w:multiLevelType w:val="hybridMultilevel"/>
    <w:tmpl w:val="0F3CDB76"/>
    <w:lvl w:ilvl="0" w:tplc="E5E41C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EACC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341D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AC5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8A6E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E0AC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8C68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B234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E4A3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E340F"/>
    <w:multiLevelType w:val="hybridMultilevel"/>
    <w:tmpl w:val="FB8490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6E2E380A"/>
    <w:multiLevelType w:val="multilevel"/>
    <w:tmpl w:val="107E1C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 w15:restartNumberingAfterBreak="0">
    <w:nsid w:val="723E733A"/>
    <w:multiLevelType w:val="hybridMultilevel"/>
    <w:tmpl w:val="EA72BFD6"/>
    <w:lvl w:ilvl="0" w:tplc="21CAA7DE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39" w:hanging="360"/>
      </w:pPr>
    </w:lvl>
    <w:lvl w:ilvl="2" w:tplc="0409001B" w:tentative="1">
      <w:start w:val="1"/>
      <w:numFmt w:val="lowerRoman"/>
      <w:lvlText w:val="%3."/>
      <w:lvlJc w:val="right"/>
      <w:pPr>
        <w:ind w:left="1859" w:hanging="180"/>
      </w:pPr>
    </w:lvl>
    <w:lvl w:ilvl="3" w:tplc="0409000F" w:tentative="1">
      <w:start w:val="1"/>
      <w:numFmt w:val="decimal"/>
      <w:lvlText w:val="%4."/>
      <w:lvlJc w:val="left"/>
      <w:pPr>
        <w:ind w:left="2579" w:hanging="360"/>
      </w:pPr>
    </w:lvl>
    <w:lvl w:ilvl="4" w:tplc="04090019" w:tentative="1">
      <w:start w:val="1"/>
      <w:numFmt w:val="lowerLetter"/>
      <w:lvlText w:val="%5."/>
      <w:lvlJc w:val="left"/>
      <w:pPr>
        <w:ind w:left="3299" w:hanging="360"/>
      </w:pPr>
    </w:lvl>
    <w:lvl w:ilvl="5" w:tplc="0409001B" w:tentative="1">
      <w:start w:val="1"/>
      <w:numFmt w:val="lowerRoman"/>
      <w:lvlText w:val="%6."/>
      <w:lvlJc w:val="right"/>
      <w:pPr>
        <w:ind w:left="4019" w:hanging="180"/>
      </w:pPr>
    </w:lvl>
    <w:lvl w:ilvl="6" w:tplc="0409000F" w:tentative="1">
      <w:start w:val="1"/>
      <w:numFmt w:val="decimal"/>
      <w:lvlText w:val="%7."/>
      <w:lvlJc w:val="left"/>
      <w:pPr>
        <w:ind w:left="4739" w:hanging="360"/>
      </w:pPr>
    </w:lvl>
    <w:lvl w:ilvl="7" w:tplc="04090019" w:tentative="1">
      <w:start w:val="1"/>
      <w:numFmt w:val="lowerLetter"/>
      <w:lvlText w:val="%8."/>
      <w:lvlJc w:val="left"/>
      <w:pPr>
        <w:ind w:left="5459" w:hanging="360"/>
      </w:pPr>
    </w:lvl>
    <w:lvl w:ilvl="8" w:tplc="040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1" w15:restartNumberingAfterBreak="0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A5AD9"/>
    <w:multiLevelType w:val="hybridMultilevel"/>
    <w:tmpl w:val="1AD81A60"/>
    <w:lvl w:ilvl="0" w:tplc="48182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28C2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F3A6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328D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9FC27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92EB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922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F80A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34F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 w15:restartNumberingAfterBreak="0">
    <w:nsid w:val="7A6664BF"/>
    <w:multiLevelType w:val="hybridMultilevel"/>
    <w:tmpl w:val="8A8E1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6"/>
  </w:num>
  <w:num w:numId="3">
    <w:abstractNumId w:val="18"/>
  </w:num>
  <w:num w:numId="4">
    <w:abstractNumId w:val="21"/>
  </w:num>
  <w:num w:numId="5">
    <w:abstractNumId w:val="5"/>
  </w:num>
  <w:num w:numId="6">
    <w:abstractNumId w:val="14"/>
  </w:num>
  <w:num w:numId="7">
    <w:abstractNumId w:val="1"/>
  </w:num>
  <w:num w:numId="8">
    <w:abstractNumId w:val="2"/>
  </w:num>
  <w:num w:numId="9">
    <w:abstractNumId w:val="16"/>
  </w:num>
  <w:num w:numId="10">
    <w:abstractNumId w:val="12"/>
  </w:num>
  <w:num w:numId="11">
    <w:abstractNumId w:val="7"/>
  </w:num>
  <w:num w:numId="12">
    <w:abstractNumId w:val="8"/>
  </w:num>
  <w:num w:numId="13">
    <w:abstractNumId w:val="10"/>
  </w:num>
  <w:num w:numId="14">
    <w:abstractNumId w:val="9"/>
  </w:num>
  <w:num w:numId="15">
    <w:abstractNumId w:val="22"/>
  </w:num>
  <w:num w:numId="16">
    <w:abstractNumId w:val="4"/>
  </w:num>
  <w:num w:numId="17">
    <w:abstractNumId w:val="0"/>
  </w:num>
  <w:num w:numId="18">
    <w:abstractNumId w:val="13"/>
  </w:num>
  <w:num w:numId="19">
    <w:abstractNumId w:val="3"/>
  </w:num>
  <w:num w:numId="20">
    <w:abstractNumId w:val="19"/>
  </w:num>
  <w:num w:numId="21">
    <w:abstractNumId w:val="11"/>
  </w:num>
  <w:num w:numId="22">
    <w:abstractNumId w:val="20"/>
  </w:num>
  <w:num w:numId="23">
    <w:abstractNumId w:val="17"/>
  </w:num>
  <w:num w:numId="24">
    <w:abstractNumId w:val="23"/>
  </w:num>
  <w:num w:numId="25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EB1"/>
    <w:rsid w:val="00000E00"/>
    <w:rsid w:val="00001244"/>
    <w:rsid w:val="00002682"/>
    <w:rsid w:val="0000605C"/>
    <w:rsid w:val="00010427"/>
    <w:rsid w:val="00012DB8"/>
    <w:rsid w:val="0001364D"/>
    <w:rsid w:val="00021ED6"/>
    <w:rsid w:val="000234AF"/>
    <w:rsid w:val="00037EBB"/>
    <w:rsid w:val="0004005C"/>
    <w:rsid w:val="00047188"/>
    <w:rsid w:val="0005658F"/>
    <w:rsid w:val="0005703B"/>
    <w:rsid w:val="000601A5"/>
    <w:rsid w:val="00061646"/>
    <w:rsid w:val="00061921"/>
    <w:rsid w:val="00062C02"/>
    <w:rsid w:val="000664C3"/>
    <w:rsid w:val="0007160F"/>
    <w:rsid w:val="00072FF6"/>
    <w:rsid w:val="000742C3"/>
    <w:rsid w:val="00075C7A"/>
    <w:rsid w:val="00076355"/>
    <w:rsid w:val="00076965"/>
    <w:rsid w:val="00077475"/>
    <w:rsid w:val="0008458A"/>
    <w:rsid w:val="0008783F"/>
    <w:rsid w:val="00093F66"/>
    <w:rsid w:val="000A0DF3"/>
    <w:rsid w:val="000A25A7"/>
    <w:rsid w:val="000B18FC"/>
    <w:rsid w:val="000B3872"/>
    <w:rsid w:val="000B4DDE"/>
    <w:rsid w:val="000B60F3"/>
    <w:rsid w:val="000B76F9"/>
    <w:rsid w:val="000C7E92"/>
    <w:rsid w:val="000D32C8"/>
    <w:rsid w:val="000D3310"/>
    <w:rsid w:val="000D4E42"/>
    <w:rsid w:val="000D70BB"/>
    <w:rsid w:val="000E326C"/>
    <w:rsid w:val="000E33B7"/>
    <w:rsid w:val="000E4BAC"/>
    <w:rsid w:val="000E7856"/>
    <w:rsid w:val="000E7FAF"/>
    <w:rsid w:val="000F3166"/>
    <w:rsid w:val="000F7EDA"/>
    <w:rsid w:val="00102C17"/>
    <w:rsid w:val="00102F45"/>
    <w:rsid w:val="00104B1A"/>
    <w:rsid w:val="00105F7D"/>
    <w:rsid w:val="001115DF"/>
    <w:rsid w:val="0011226B"/>
    <w:rsid w:val="00117D06"/>
    <w:rsid w:val="00122D59"/>
    <w:rsid w:val="00122F9C"/>
    <w:rsid w:val="00135825"/>
    <w:rsid w:val="00145C9C"/>
    <w:rsid w:val="00147CB8"/>
    <w:rsid w:val="00152228"/>
    <w:rsid w:val="00152C89"/>
    <w:rsid w:val="00155180"/>
    <w:rsid w:val="0015676C"/>
    <w:rsid w:val="001609FB"/>
    <w:rsid w:val="00161E77"/>
    <w:rsid w:val="001637EC"/>
    <w:rsid w:val="0016491A"/>
    <w:rsid w:val="001657F2"/>
    <w:rsid w:val="00175077"/>
    <w:rsid w:val="00180F9A"/>
    <w:rsid w:val="001810E9"/>
    <w:rsid w:val="00182EA9"/>
    <w:rsid w:val="0019717E"/>
    <w:rsid w:val="001A5873"/>
    <w:rsid w:val="001A74AA"/>
    <w:rsid w:val="001B21DE"/>
    <w:rsid w:val="001B58BE"/>
    <w:rsid w:val="001B6D83"/>
    <w:rsid w:val="001C0872"/>
    <w:rsid w:val="001C0AB3"/>
    <w:rsid w:val="001C5841"/>
    <w:rsid w:val="001C7269"/>
    <w:rsid w:val="001C7749"/>
    <w:rsid w:val="001D6EB1"/>
    <w:rsid w:val="001D70F5"/>
    <w:rsid w:val="002055D0"/>
    <w:rsid w:val="00207FB6"/>
    <w:rsid w:val="0021030A"/>
    <w:rsid w:val="002233E5"/>
    <w:rsid w:val="002238FA"/>
    <w:rsid w:val="00225BEA"/>
    <w:rsid w:val="00225DE8"/>
    <w:rsid w:val="002279A1"/>
    <w:rsid w:val="0023620A"/>
    <w:rsid w:val="00241B21"/>
    <w:rsid w:val="002501A1"/>
    <w:rsid w:val="0025578C"/>
    <w:rsid w:val="00256423"/>
    <w:rsid w:val="00264063"/>
    <w:rsid w:val="00264E90"/>
    <w:rsid w:val="002712F3"/>
    <w:rsid w:val="002735D3"/>
    <w:rsid w:val="00275313"/>
    <w:rsid w:val="00275AE3"/>
    <w:rsid w:val="00276100"/>
    <w:rsid w:val="00281B76"/>
    <w:rsid w:val="00291697"/>
    <w:rsid w:val="00292B82"/>
    <w:rsid w:val="0029448D"/>
    <w:rsid w:val="0029689E"/>
    <w:rsid w:val="002A0CD6"/>
    <w:rsid w:val="002A22AA"/>
    <w:rsid w:val="002A4683"/>
    <w:rsid w:val="002A529F"/>
    <w:rsid w:val="002A5D88"/>
    <w:rsid w:val="002B1F8C"/>
    <w:rsid w:val="002B7853"/>
    <w:rsid w:val="002C1BC3"/>
    <w:rsid w:val="002C6A94"/>
    <w:rsid w:val="002D0F53"/>
    <w:rsid w:val="002D1C6B"/>
    <w:rsid w:val="002D1D7E"/>
    <w:rsid w:val="002D4065"/>
    <w:rsid w:val="002D628C"/>
    <w:rsid w:val="002E05B3"/>
    <w:rsid w:val="002E679A"/>
    <w:rsid w:val="002E7683"/>
    <w:rsid w:val="002F4BDE"/>
    <w:rsid w:val="0030128C"/>
    <w:rsid w:val="00303B98"/>
    <w:rsid w:val="003075C4"/>
    <w:rsid w:val="00314B71"/>
    <w:rsid w:val="00315659"/>
    <w:rsid w:val="003160F4"/>
    <w:rsid w:val="00316E6D"/>
    <w:rsid w:val="0032235E"/>
    <w:rsid w:val="0032262B"/>
    <w:rsid w:val="003232B2"/>
    <w:rsid w:val="00326D39"/>
    <w:rsid w:val="00336D7F"/>
    <w:rsid w:val="00346250"/>
    <w:rsid w:val="00350953"/>
    <w:rsid w:val="00350965"/>
    <w:rsid w:val="00350CFD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ED5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48FB"/>
    <w:rsid w:val="004010D9"/>
    <w:rsid w:val="00403953"/>
    <w:rsid w:val="00416A05"/>
    <w:rsid w:val="004209DA"/>
    <w:rsid w:val="00424771"/>
    <w:rsid w:val="00431765"/>
    <w:rsid w:val="00432C41"/>
    <w:rsid w:val="00441C77"/>
    <w:rsid w:val="00442721"/>
    <w:rsid w:val="00443E8E"/>
    <w:rsid w:val="00444CB5"/>
    <w:rsid w:val="0045198D"/>
    <w:rsid w:val="004551F5"/>
    <w:rsid w:val="00456191"/>
    <w:rsid w:val="00457CFA"/>
    <w:rsid w:val="00462789"/>
    <w:rsid w:val="0046311F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6FB0"/>
    <w:rsid w:val="004A2E3D"/>
    <w:rsid w:val="004B28EC"/>
    <w:rsid w:val="004B3601"/>
    <w:rsid w:val="004B3932"/>
    <w:rsid w:val="004C1844"/>
    <w:rsid w:val="004C6BCF"/>
    <w:rsid w:val="004E00C2"/>
    <w:rsid w:val="004E14E1"/>
    <w:rsid w:val="004E338C"/>
    <w:rsid w:val="004E63F8"/>
    <w:rsid w:val="004F789B"/>
    <w:rsid w:val="005034D0"/>
    <w:rsid w:val="005123FF"/>
    <w:rsid w:val="00513AA0"/>
    <w:rsid w:val="00516CD5"/>
    <w:rsid w:val="00525F29"/>
    <w:rsid w:val="00540B42"/>
    <w:rsid w:val="00544364"/>
    <w:rsid w:val="0054771E"/>
    <w:rsid w:val="00551923"/>
    <w:rsid w:val="00556DCD"/>
    <w:rsid w:val="0056415A"/>
    <w:rsid w:val="00564B0E"/>
    <w:rsid w:val="0057396A"/>
    <w:rsid w:val="00573F04"/>
    <w:rsid w:val="00573FF6"/>
    <w:rsid w:val="005841B6"/>
    <w:rsid w:val="0059119B"/>
    <w:rsid w:val="0059260B"/>
    <w:rsid w:val="00592A4E"/>
    <w:rsid w:val="00593BE7"/>
    <w:rsid w:val="005A09F7"/>
    <w:rsid w:val="005A1029"/>
    <w:rsid w:val="005A18C9"/>
    <w:rsid w:val="005A1E1C"/>
    <w:rsid w:val="005A5C6F"/>
    <w:rsid w:val="005B0220"/>
    <w:rsid w:val="005B1722"/>
    <w:rsid w:val="005B54BF"/>
    <w:rsid w:val="005B58ED"/>
    <w:rsid w:val="005C066C"/>
    <w:rsid w:val="005C0B20"/>
    <w:rsid w:val="005C107F"/>
    <w:rsid w:val="005C20EA"/>
    <w:rsid w:val="005C28DD"/>
    <w:rsid w:val="005C3AC7"/>
    <w:rsid w:val="005C3BB8"/>
    <w:rsid w:val="005D5758"/>
    <w:rsid w:val="005D61E3"/>
    <w:rsid w:val="005D6F81"/>
    <w:rsid w:val="005E076E"/>
    <w:rsid w:val="005E0EDF"/>
    <w:rsid w:val="005E4699"/>
    <w:rsid w:val="005E54A4"/>
    <w:rsid w:val="005F14D9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362EB"/>
    <w:rsid w:val="00641BF8"/>
    <w:rsid w:val="00641E25"/>
    <w:rsid w:val="00643C67"/>
    <w:rsid w:val="00646348"/>
    <w:rsid w:val="00651002"/>
    <w:rsid w:val="00656192"/>
    <w:rsid w:val="0066565E"/>
    <w:rsid w:val="006673C3"/>
    <w:rsid w:val="00670D4E"/>
    <w:rsid w:val="00675FDB"/>
    <w:rsid w:val="00682D3F"/>
    <w:rsid w:val="00683C53"/>
    <w:rsid w:val="006947F2"/>
    <w:rsid w:val="0069589A"/>
    <w:rsid w:val="00695AB9"/>
    <w:rsid w:val="0069640B"/>
    <w:rsid w:val="006A072A"/>
    <w:rsid w:val="006B1961"/>
    <w:rsid w:val="006B3B13"/>
    <w:rsid w:val="006B3C44"/>
    <w:rsid w:val="006C2B93"/>
    <w:rsid w:val="006D45FD"/>
    <w:rsid w:val="006E007B"/>
    <w:rsid w:val="006E0A9A"/>
    <w:rsid w:val="006E3845"/>
    <w:rsid w:val="006E4321"/>
    <w:rsid w:val="006F4DBD"/>
    <w:rsid w:val="007019C5"/>
    <w:rsid w:val="007044E0"/>
    <w:rsid w:val="00714534"/>
    <w:rsid w:val="00723862"/>
    <w:rsid w:val="007255F2"/>
    <w:rsid w:val="00732941"/>
    <w:rsid w:val="00733688"/>
    <w:rsid w:val="00733810"/>
    <w:rsid w:val="0073414E"/>
    <w:rsid w:val="007345DF"/>
    <w:rsid w:val="00736048"/>
    <w:rsid w:val="00736761"/>
    <w:rsid w:val="00740BC9"/>
    <w:rsid w:val="00744809"/>
    <w:rsid w:val="00747BD4"/>
    <w:rsid w:val="007504DA"/>
    <w:rsid w:val="00754AB2"/>
    <w:rsid w:val="0076191B"/>
    <w:rsid w:val="00766EBF"/>
    <w:rsid w:val="00767872"/>
    <w:rsid w:val="007757B1"/>
    <w:rsid w:val="007767B1"/>
    <w:rsid w:val="00777EC2"/>
    <w:rsid w:val="00780251"/>
    <w:rsid w:val="00792154"/>
    <w:rsid w:val="0079339E"/>
    <w:rsid w:val="007A0FEE"/>
    <w:rsid w:val="007A44AB"/>
    <w:rsid w:val="007A4B6C"/>
    <w:rsid w:val="007B167B"/>
    <w:rsid w:val="007B1EBB"/>
    <w:rsid w:val="007B5172"/>
    <w:rsid w:val="007C2490"/>
    <w:rsid w:val="007C6BA2"/>
    <w:rsid w:val="007C6C8B"/>
    <w:rsid w:val="007D5B9B"/>
    <w:rsid w:val="007E0D62"/>
    <w:rsid w:val="007E1E2A"/>
    <w:rsid w:val="007E37F6"/>
    <w:rsid w:val="007E6FC9"/>
    <w:rsid w:val="007E7BB5"/>
    <w:rsid w:val="007F064B"/>
    <w:rsid w:val="00803A38"/>
    <w:rsid w:val="00804AEF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6364F"/>
    <w:rsid w:val="00871548"/>
    <w:rsid w:val="0087295C"/>
    <w:rsid w:val="008745A2"/>
    <w:rsid w:val="008815C0"/>
    <w:rsid w:val="00883952"/>
    <w:rsid w:val="008944F7"/>
    <w:rsid w:val="008949E1"/>
    <w:rsid w:val="00896CA3"/>
    <w:rsid w:val="008A49E5"/>
    <w:rsid w:val="008A4AFC"/>
    <w:rsid w:val="008A67CD"/>
    <w:rsid w:val="008B1924"/>
    <w:rsid w:val="008B7B72"/>
    <w:rsid w:val="008C3FE4"/>
    <w:rsid w:val="008D0478"/>
    <w:rsid w:val="008D554B"/>
    <w:rsid w:val="008D60F2"/>
    <w:rsid w:val="008D652D"/>
    <w:rsid w:val="008E3BC9"/>
    <w:rsid w:val="008F04C9"/>
    <w:rsid w:val="008F36D6"/>
    <w:rsid w:val="008F53B7"/>
    <w:rsid w:val="008F7CBC"/>
    <w:rsid w:val="00900E85"/>
    <w:rsid w:val="009041E9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40FC6"/>
    <w:rsid w:val="00942505"/>
    <w:rsid w:val="00943555"/>
    <w:rsid w:val="00953EAC"/>
    <w:rsid w:val="00954DDE"/>
    <w:rsid w:val="00957ED4"/>
    <w:rsid w:val="009640BE"/>
    <w:rsid w:val="00966A89"/>
    <w:rsid w:val="00967E8E"/>
    <w:rsid w:val="0097255B"/>
    <w:rsid w:val="009811A5"/>
    <w:rsid w:val="00995494"/>
    <w:rsid w:val="00996FB9"/>
    <w:rsid w:val="00997CA6"/>
    <w:rsid w:val="009A56E8"/>
    <w:rsid w:val="009B7010"/>
    <w:rsid w:val="009B799D"/>
    <w:rsid w:val="009C0018"/>
    <w:rsid w:val="009C0DB7"/>
    <w:rsid w:val="009F5087"/>
    <w:rsid w:val="00A058D5"/>
    <w:rsid w:val="00A118D8"/>
    <w:rsid w:val="00A13329"/>
    <w:rsid w:val="00A13985"/>
    <w:rsid w:val="00A15F6D"/>
    <w:rsid w:val="00A20442"/>
    <w:rsid w:val="00A22E6A"/>
    <w:rsid w:val="00A25CFF"/>
    <w:rsid w:val="00A31C1C"/>
    <w:rsid w:val="00A33522"/>
    <w:rsid w:val="00A40C73"/>
    <w:rsid w:val="00A40D02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6059F"/>
    <w:rsid w:val="00A63271"/>
    <w:rsid w:val="00A75007"/>
    <w:rsid w:val="00A752F1"/>
    <w:rsid w:val="00A76255"/>
    <w:rsid w:val="00A84535"/>
    <w:rsid w:val="00A85E10"/>
    <w:rsid w:val="00AA37D2"/>
    <w:rsid w:val="00AA4B4A"/>
    <w:rsid w:val="00AA662A"/>
    <w:rsid w:val="00AA6857"/>
    <w:rsid w:val="00AB02E4"/>
    <w:rsid w:val="00AC06F2"/>
    <w:rsid w:val="00AC19EB"/>
    <w:rsid w:val="00AC4700"/>
    <w:rsid w:val="00AC7F6C"/>
    <w:rsid w:val="00AD0916"/>
    <w:rsid w:val="00AD71D7"/>
    <w:rsid w:val="00AE30DE"/>
    <w:rsid w:val="00AE4BEA"/>
    <w:rsid w:val="00AE5F0D"/>
    <w:rsid w:val="00AF2868"/>
    <w:rsid w:val="00B01115"/>
    <w:rsid w:val="00B016FE"/>
    <w:rsid w:val="00B02549"/>
    <w:rsid w:val="00B02BEB"/>
    <w:rsid w:val="00B04687"/>
    <w:rsid w:val="00B21500"/>
    <w:rsid w:val="00B22342"/>
    <w:rsid w:val="00B2671C"/>
    <w:rsid w:val="00B26DC8"/>
    <w:rsid w:val="00B37812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74F9"/>
    <w:rsid w:val="00B925CD"/>
    <w:rsid w:val="00B94AE3"/>
    <w:rsid w:val="00BA10AD"/>
    <w:rsid w:val="00BA2A38"/>
    <w:rsid w:val="00BB3147"/>
    <w:rsid w:val="00BC2785"/>
    <w:rsid w:val="00BC324E"/>
    <w:rsid w:val="00BC4CFA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5FBC"/>
    <w:rsid w:val="00C00637"/>
    <w:rsid w:val="00C015C8"/>
    <w:rsid w:val="00C04F73"/>
    <w:rsid w:val="00C1510E"/>
    <w:rsid w:val="00C16823"/>
    <w:rsid w:val="00C20BAE"/>
    <w:rsid w:val="00C306E7"/>
    <w:rsid w:val="00C32CEA"/>
    <w:rsid w:val="00C34039"/>
    <w:rsid w:val="00C35E1C"/>
    <w:rsid w:val="00C424C1"/>
    <w:rsid w:val="00C4283B"/>
    <w:rsid w:val="00C46CEC"/>
    <w:rsid w:val="00C47473"/>
    <w:rsid w:val="00C50FE4"/>
    <w:rsid w:val="00C65D03"/>
    <w:rsid w:val="00C70119"/>
    <w:rsid w:val="00C70D2C"/>
    <w:rsid w:val="00C813E4"/>
    <w:rsid w:val="00C83B54"/>
    <w:rsid w:val="00C871DD"/>
    <w:rsid w:val="00C91432"/>
    <w:rsid w:val="00C959C0"/>
    <w:rsid w:val="00CA0F0B"/>
    <w:rsid w:val="00CA19E1"/>
    <w:rsid w:val="00CA1A89"/>
    <w:rsid w:val="00CA1B3A"/>
    <w:rsid w:val="00CA4984"/>
    <w:rsid w:val="00CB18C9"/>
    <w:rsid w:val="00CB381E"/>
    <w:rsid w:val="00CB79DC"/>
    <w:rsid w:val="00CC3E08"/>
    <w:rsid w:val="00CD0730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12196"/>
    <w:rsid w:val="00D21930"/>
    <w:rsid w:val="00D26662"/>
    <w:rsid w:val="00D30B94"/>
    <w:rsid w:val="00D31488"/>
    <w:rsid w:val="00D41B2F"/>
    <w:rsid w:val="00D52651"/>
    <w:rsid w:val="00D63045"/>
    <w:rsid w:val="00D63068"/>
    <w:rsid w:val="00D63CF0"/>
    <w:rsid w:val="00D643B2"/>
    <w:rsid w:val="00D70B0E"/>
    <w:rsid w:val="00D72B69"/>
    <w:rsid w:val="00D743AE"/>
    <w:rsid w:val="00D76FC7"/>
    <w:rsid w:val="00D922B3"/>
    <w:rsid w:val="00D93D88"/>
    <w:rsid w:val="00D93F6A"/>
    <w:rsid w:val="00D9596D"/>
    <w:rsid w:val="00DA1EEE"/>
    <w:rsid w:val="00DA39BA"/>
    <w:rsid w:val="00DA62DE"/>
    <w:rsid w:val="00DB4AB6"/>
    <w:rsid w:val="00DB5154"/>
    <w:rsid w:val="00DB7A3D"/>
    <w:rsid w:val="00DC09A1"/>
    <w:rsid w:val="00DD080A"/>
    <w:rsid w:val="00DD0F60"/>
    <w:rsid w:val="00DD1F7A"/>
    <w:rsid w:val="00DD2F30"/>
    <w:rsid w:val="00DD517C"/>
    <w:rsid w:val="00DE6434"/>
    <w:rsid w:val="00DF17DC"/>
    <w:rsid w:val="00DF2001"/>
    <w:rsid w:val="00DF68C7"/>
    <w:rsid w:val="00E016CD"/>
    <w:rsid w:val="00E036CE"/>
    <w:rsid w:val="00E04C25"/>
    <w:rsid w:val="00E13AC1"/>
    <w:rsid w:val="00E1460E"/>
    <w:rsid w:val="00E15766"/>
    <w:rsid w:val="00E1661D"/>
    <w:rsid w:val="00E166B4"/>
    <w:rsid w:val="00E172C4"/>
    <w:rsid w:val="00E25438"/>
    <w:rsid w:val="00E33B61"/>
    <w:rsid w:val="00E34C15"/>
    <w:rsid w:val="00E41599"/>
    <w:rsid w:val="00E415CD"/>
    <w:rsid w:val="00E47418"/>
    <w:rsid w:val="00E47C51"/>
    <w:rsid w:val="00E54791"/>
    <w:rsid w:val="00E55043"/>
    <w:rsid w:val="00E60C27"/>
    <w:rsid w:val="00E60EFC"/>
    <w:rsid w:val="00E60F12"/>
    <w:rsid w:val="00E631B2"/>
    <w:rsid w:val="00E71D16"/>
    <w:rsid w:val="00E7452F"/>
    <w:rsid w:val="00E76BAE"/>
    <w:rsid w:val="00E842D8"/>
    <w:rsid w:val="00EA0759"/>
    <w:rsid w:val="00EA29E4"/>
    <w:rsid w:val="00EB0E15"/>
    <w:rsid w:val="00EB383E"/>
    <w:rsid w:val="00EB4777"/>
    <w:rsid w:val="00EC049B"/>
    <w:rsid w:val="00EC1BAC"/>
    <w:rsid w:val="00ED26A8"/>
    <w:rsid w:val="00ED4081"/>
    <w:rsid w:val="00ED6EE4"/>
    <w:rsid w:val="00EE6D06"/>
    <w:rsid w:val="00EF1000"/>
    <w:rsid w:val="00EF33E8"/>
    <w:rsid w:val="00EF3C69"/>
    <w:rsid w:val="00EF4017"/>
    <w:rsid w:val="00EF7DFD"/>
    <w:rsid w:val="00F00096"/>
    <w:rsid w:val="00F02B23"/>
    <w:rsid w:val="00F0658D"/>
    <w:rsid w:val="00F10F59"/>
    <w:rsid w:val="00F11962"/>
    <w:rsid w:val="00F243AF"/>
    <w:rsid w:val="00F344C2"/>
    <w:rsid w:val="00F36F3C"/>
    <w:rsid w:val="00F37841"/>
    <w:rsid w:val="00F37945"/>
    <w:rsid w:val="00F45F73"/>
    <w:rsid w:val="00F50CAA"/>
    <w:rsid w:val="00F57535"/>
    <w:rsid w:val="00F617E2"/>
    <w:rsid w:val="00F72A96"/>
    <w:rsid w:val="00F738D4"/>
    <w:rsid w:val="00F754CD"/>
    <w:rsid w:val="00F777BC"/>
    <w:rsid w:val="00F77A16"/>
    <w:rsid w:val="00F80CE0"/>
    <w:rsid w:val="00F85212"/>
    <w:rsid w:val="00F901DB"/>
    <w:rsid w:val="00F92414"/>
    <w:rsid w:val="00F9482D"/>
    <w:rsid w:val="00F96925"/>
    <w:rsid w:val="00F97243"/>
    <w:rsid w:val="00FB36A2"/>
    <w:rsid w:val="00FB37CA"/>
    <w:rsid w:val="00FC593F"/>
    <w:rsid w:val="00FD78EB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6BBF9D"/>
  <w15:docId w15:val="{58DC2BB5-292C-4409-B61E-6EFAACBE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FADF0-A4D6-4349-8586-53E539E1C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5</Template>
  <TotalTime>73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6</cp:revision>
  <cp:lastPrinted>2018-03-29T01:50:00Z</cp:lastPrinted>
  <dcterms:created xsi:type="dcterms:W3CDTF">2018-03-29T06:06:00Z</dcterms:created>
  <dcterms:modified xsi:type="dcterms:W3CDTF">2018-08-22T10:26:00Z</dcterms:modified>
</cp:coreProperties>
</file>